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4C082" w14:textId="77777777" w:rsidR="0073496E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96E">
        <w:rPr>
          <w:rFonts w:ascii="Times New Roman" w:hAnsi="Times New Roman" w:cs="Times New Roman"/>
          <w:sz w:val="24"/>
          <w:szCs w:val="24"/>
          <w:u w:val="single"/>
        </w:rPr>
        <w:t>William FORSHEY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8DA2990" w14:textId="77777777" w:rsidR="0073496E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792B98" w14:textId="77777777" w:rsidR="0073496E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A1520" w14:textId="77777777" w:rsidR="0073496E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on Dorchester, Dorset.</w:t>
      </w:r>
    </w:p>
    <w:p w14:paraId="47593B3A" w14:textId="77777777" w:rsidR="0073496E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541E84D" w14:textId="77777777" w:rsidR="0073496E" w:rsidRDefault="0073496E" w:rsidP="0073496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79AFB6" w14:textId="77777777" w:rsidR="0073496E" w:rsidRDefault="0073496E" w:rsidP="0073496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p.5)</w:t>
      </w:r>
    </w:p>
    <w:p w14:paraId="33569583" w14:textId="77777777" w:rsidR="0073496E" w:rsidRDefault="0073496E" w:rsidP="0073496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B28581" w14:textId="77777777" w:rsidR="0073496E" w:rsidRDefault="0073496E" w:rsidP="0073496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AB86135" w14:textId="77777777" w:rsidR="0073496E" w:rsidRPr="008D6665" w:rsidRDefault="0073496E" w:rsidP="00734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June 2021</w:t>
      </w:r>
    </w:p>
    <w:p w14:paraId="63D95FF1" w14:textId="7E7602B2" w:rsidR="00BA00AB" w:rsidRPr="0073496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34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CEA6" w14:textId="77777777" w:rsidR="0073496E" w:rsidRDefault="0073496E" w:rsidP="009139A6">
      <w:r>
        <w:separator/>
      </w:r>
    </w:p>
  </w:endnote>
  <w:endnote w:type="continuationSeparator" w:id="0">
    <w:p w14:paraId="6B26C3DF" w14:textId="77777777" w:rsidR="0073496E" w:rsidRDefault="007349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B60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BB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D6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7FF0" w14:textId="77777777" w:rsidR="0073496E" w:rsidRDefault="0073496E" w:rsidP="009139A6">
      <w:r>
        <w:separator/>
      </w:r>
    </w:p>
  </w:footnote>
  <w:footnote w:type="continuationSeparator" w:id="0">
    <w:p w14:paraId="5059154C" w14:textId="77777777" w:rsidR="0073496E" w:rsidRDefault="007349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D0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FD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C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6E"/>
    <w:rsid w:val="000666E0"/>
    <w:rsid w:val="002510B7"/>
    <w:rsid w:val="005C130B"/>
    <w:rsid w:val="0073496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767AD"/>
  <w15:chartTrackingRefBased/>
  <w15:docId w15:val="{508A9C98-C1E3-418B-8D2E-E58A44FC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2021-06-14T20:41:00Z</dcterms:created>
  <dcterms:modified xsi:type="dcterms:W3CDTF">2021-06-14T20:42:00Z</dcterms:modified>
</cp:coreProperties>
</file>